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35175" w14:textId="77777777" w:rsidR="00044C72" w:rsidRDefault="00044C72" w:rsidP="00044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SWYPCLYFF</w:t>
      </w:r>
      <w:r>
        <w:rPr>
          <w:rFonts w:ascii="Times New Roman" w:hAnsi="Times New Roman" w:cs="Times New Roman"/>
          <w:sz w:val="24"/>
          <w:szCs w:val="24"/>
        </w:rPr>
        <w:t xml:space="preserve">       (fl.1417)</w:t>
      </w:r>
    </w:p>
    <w:p w14:paraId="5ED8B9B0" w14:textId="77777777" w:rsidR="00044C72" w:rsidRDefault="00044C72" w:rsidP="00044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B587A04" w14:textId="77777777" w:rsidR="00044C72" w:rsidRDefault="00044C72" w:rsidP="00044C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4DC691" w14:textId="77777777" w:rsidR="00044C72" w:rsidRDefault="00044C72" w:rsidP="00044C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C77DB8" w14:textId="77777777" w:rsidR="00044C72" w:rsidRDefault="00044C72" w:rsidP="00044C7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262EDBE7" w14:textId="77777777" w:rsidR="00044C72" w:rsidRDefault="00044C72" w:rsidP="00044C7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EB70182" w14:textId="77777777" w:rsidR="00044C72" w:rsidRDefault="00044C72" w:rsidP="00044C72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DC1DB33" w14:textId="77777777" w:rsidR="00044C72" w:rsidRDefault="00044C72" w:rsidP="00044C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0320DA" w14:textId="77777777" w:rsidR="00044C72" w:rsidRDefault="00044C72" w:rsidP="00044C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4330F2" w14:textId="400FFF45" w:rsidR="00BA00AB" w:rsidRPr="00EB3209" w:rsidRDefault="00044C72" w:rsidP="00044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0B9AE" w14:textId="77777777" w:rsidR="00044C72" w:rsidRDefault="00044C72" w:rsidP="009139A6">
      <w:r>
        <w:separator/>
      </w:r>
    </w:p>
  </w:endnote>
  <w:endnote w:type="continuationSeparator" w:id="0">
    <w:p w14:paraId="2BA8F0B4" w14:textId="77777777" w:rsidR="00044C72" w:rsidRDefault="00044C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2EC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C6F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573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9A1C2" w14:textId="77777777" w:rsidR="00044C72" w:rsidRDefault="00044C72" w:rsidP="009139A6">
      <w:r>
        <w:separator/>
      </w:r>
    </w:p>
  </w:footnote>
  <w:footnote w:type="continuationSeparator" w:id="0">
    <w:p w14:paraId="049BC74C" w14:textId="77777777" w:rsidR="00044C72" w:rsidRDefault="00044C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92E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5C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1B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C72"/>
    <w:rsid w:val="00044C7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6E47E"/>
  <w15:chartTrackingRefBased/>
  <w15:docId w15:val="{FD497543-C23A-4394-93B0-B2B45391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2021-12-23T21:33:00Z</dcterms:created>
  <dcterms:modified xsi:type="dcterms:W3CDTF">2021-12-23T21:34:00Z</dcterms:modified>
</cp:coreProperties>
</file>